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3D8B783F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B67718E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A7C2150" w14:textId="77777777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716D3E6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71CC1696" w14:textId="77777777" w:rsidR="009E0802" w:rsidRPr="008F6547" w:rsidRDefault="009E0802" w:rsidP="00940F19"/>
        </w:tc>
      </w:tr>
      <w:tr w:rsidR="009E0802" w:rsidRPr="008F6547" w14:paraId="7788BA0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90D73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19C1F29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D642FC1" w14:textId="77777777" w:rsidR="009E0802" w:rsidRPr="008F6547" w:rsidRDefault="009E0802" w:rsidP="00940F19"/>
        </w:tc>
      </w:tr>
      <w:tr w:rsidR="009E0802" w:rsidRPr="008F6547" w14:paraId="7BA29065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54AFB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2E633AE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459947F" w14:textId="77777777" w:rsidR="009E0802" w:rsidRPr="008F6547" w:rsidRDefault="009E0802" w:rsidP="00940F19"/>
        </w:tc>
      </w:tr>
      <w:tr w:rsidR="009E0802" w:rsidRPr="008F6547" w14:paraId="14BFEF50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8A5EBD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5614FCE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13F4ED4" w14:textId="77777777" w:rsidR="009E0802" w:rsidRPr="008F6547" w:rsidRDefault="009E0802" w:rsidP="00940F19"/>
        </w:tc>
      </w:tr>
      <w:tr w:rsidR="009E0802" w:rsidRPr="008F6547" w14:paraId="72F11155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4C90CD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E5BDFE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55A9ECDF" w14:textId="77777777" w:rsidR="009E0802" w:rsidRPr="008F6547" w:rsidRDefault="009E0802" w:rsidP="00940F19"/>
        </w:tc>
      </w:tr>
      <w:tr w:rsidR="009E0802" w:rsidRPr="008F6547" w14:paraId="75739FA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32E06B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BD82A23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ED53C36" w14:textId="77777777" w:rsidR="009E0802" w:rsidRPr="008F6547" w:rsidRDefault="009E0802" w:rsidP="00940F19"/>
        </w:tc>
      </w:tr>
      <w:tr w:rsidR="009E0802" w:rsidRPr="008F6547" w14:paraId="2820193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BFF6A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2660E41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3DA643" w14:textId="77777777" w:rsidR="009E0802" w:rsidRPr="008F6547" w:rsidRDefault="009E0802" w:rsidP="00940F19"/>
        </w:tc>
      </w:tr>
      <w:tr w:rsidR="003B6F8A" w:rsidRPr="006E2374" w14:paraId="43F4B9A7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7274AB72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0E22B68" w14:textId="77777777" w:rsidR="007A22ED" w:rsidRDefault="007A22ED" w:rsidP="00940F19">
            <w:pPr>
              <w:rPr>
                <w:sz w:val="16"/>
                <w:szCs w:val="16"/>
              </w:rPr>
            </w:pPr>
          </w:p>
          <w:p w14:paraId="7FA7D2F9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Gemeinde Wettringen</w:t>
            </w:r>
          </w:p>
          <w:p w14:paraId="6455A260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-Vergabestelle, Zimmer Nr. 8-</w:t>
            </w:r>
          </w:p>
          <w:p w14:paraId="44433549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Kirchstraße 19</w:t>
            </w:r>
          </w:p>
          <w:p w14:paraId="61600763" w14:textId="77777777" w:rsidR="007A22ED" w:rsidRPr="006E2374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48493 Wettringen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3C0840F3" w14:textId="77777777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3B077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5A13B307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E830241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FA2F23" w14:textId="77777777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EF1C0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B154423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0C7F6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2380B4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1B901E1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9E3C60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231208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EAE57E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189E8B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2B2568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55946799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116F11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CF030F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A4F748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9574501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3FF0AD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5095C3C9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653749F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51E9062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2FD62932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1C84DB1A" w14:textId="77777777" w:rsidR="0013068A" w:rsidRPr="008F6547" w:rsidRDefault="0013068A" w:rsidP="0013068A"/>
        </w:tc>
      </w:tr>
      <w:tr w:rsidR="00597968" w:rsidRPr="008F6547" w14:paraId="38342950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5F73835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5C6927A4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421B6A8" w14:textId="77777777" w:rsidR="0013068A" w:rsidRPr="008F6547" w:rsidRDefault="0013068A" w:rsidP="0013068A"/>
        </w:tc>
      </w:tr>
      <w:tr w:rsidR="00597968" w:rsidRPr="008F6547" w14:paraId="522970EB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922ABE6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48A04269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1ADDC376" w14:textId="77777777" w:rsidR="0013068A" w:rsidRPr="008F6547" w:rsidRDefault="0013068A" w:rsidP="00940F19"/>
        </w:tc>
      </w:tr>
      <w:tr w:rsidR="00140608" w:rsidRPr="00597968" w14:paraId="60B502DA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472086F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45E797B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0996F488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1B3B5331" w14:textId="2B8E95C7" w:rsidR="000D2F1B" w:rsidRPr="008608D6" w:rsidRDefault="000D2F1B" w:rsidP="00940F19">
            <w:pPr>
              <w:rPr>
                <w:sz w:val="16"/>
                <w:szCs w:val="16"/>
              </w:rPr>
            </w:pP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9CB3BAC" w14:textId="77777777" w:rsidR="000D2F1B" w:rsidRDefault="00164AA6" w:rsidP="00940F19">
            <w:r>
              <w:t xml:space="preserve">Kanalsanierung Schröerskamp, Haverkamp, Werninghoker Straße in geschlossener </w:t>
            </w:r>
          </w:p>
          <w:p w14:paraId="4DF34B27" w14:textId="396C2966" w:rsidR="00164AA6" w:rsidRPr="008F6547" w:rsidRDefault="00164AA6" w:rsidP="00940F19">
            <w:r>
              <w:t>Bauweise mittels Inliner</w:t>
            </w:r>
          </w:p>
        </w:tc>
      </w:tr>
      <w:tr w:rsidR="000D2F1B" w:rsidRPr="008F6547" w14:paraId="4A123A2B" w14:textId="77777777" w:rsidTr="008608D6">
        <w:trPr>
          <w:trHeight w:val="117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2FC551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66B1B24E" w14:textId="77777777" w:rsidR="000D2F1B" w:rsidRPr="008608D6" w:rsidRDefault="000D2F1B" w:rsidP="00940F19">
            <w:pPr>
              <w:rPr>
                <w:sz w:val="16"/>
                <w:szCs w:val="16"/>
              </w:rPr>
            </w:pPr>
          </w:p>
        </w:tc>
      </w:tr>
      <w:tr w:rsidR="00140608" w:rsidRPr="00597968" w14:paraId="263B78B4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4E69A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3338D476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1FDBBD00" w14:textId="77777777" w:rsidTr="008608D6">
        <w:trPr>
          <w:trHeight w:val="249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2924FF4" w14:textId="48BDD10A" w:rsidR="000D2F1B" w:rsidRPr="008F6547" w:rsidRDefault="008608D6" w:rsidP="00940F19">
            <w:r w:rsidRPr="008608D6">
              <w:rPr>
                <w:sz w:val="16"/>
                <w:szCs w:val="16"/>
              </w:rPr>
              <w:t>26-13-Kanalsanierung Ortslage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212372E" w14:textId="454CF80E" w:rsidR="000D2F1B" w:rsidRPr="008F6547" w:rsidRDefault="00164AA6" w:rsidP="00940F19">
            <w:r>
              <w:t>Kanalbauarbeiten</w:t>
            </w:r>
          </w:p>
        </w:tc>
      </w:tr>
    </w:tbl>
    <w:p w14:paraId="4BEE61F2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15B6CAE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13305C8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D89FB7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6538C8" w14:textId="77777777" w:rsidR="00126ACC" w:rsidRPr="00126ACC" w:rsidRDefault="00236B90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 w:rsidR="00126ACC">
              <w:instrText xml:space="preserve"> FORMCHECKBOX </w:instrText>
            </w:r>
            <w:r w:rsidR="004F6684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25404E3D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063E1F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0F43685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17FB8CD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BE16465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00D53AF5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3A989C1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8060F26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B7FDF5D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3A8B79B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5F46DC6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BA85022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16E9EA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31188D60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640BDCF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D240CD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B0E3C26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7C264AAE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028F5E3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299F6A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5D5869D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A1E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6751E695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11E83E0" w14:textId="77777777" w:rsidR="000C28C8" w:rsidRPr="00126ACC" w:rsidRDefault="00236B90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0C28C8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AB61A0C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5711F787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5A61DD0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C07DB96" w14:textId="77777777" w:rsidR="00126ACC" w:rsidRPr="00126ACC" w:rsidRDefault="00236B90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DF0D66">
              <w:instrText xml:space="preserve"> FORMCHECKBOX </w:instrText>
            </w:r>
            <w:r w:rsidR="004F6684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47FF43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BC7C874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696B2E4D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891E1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1B1641F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0D5AA4A6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1FFEA05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FDC2114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AEDE5B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3918095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7BE60102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659AC4F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3933F47E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9375C8B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212C0E3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1C192A0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3A22E95B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85F0ABE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7387CF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229283F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FF9C66F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C3E907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7D0B31AF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D2007B8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D509D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7E66707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4A91D525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17E04FB" w14:textId="18E509B5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="00164AA6">
              <w:fldChar w:fldCharType="begin"/>
            </w:r>
            <w:r w:rsidR="00164AA6">
              <w:instrText xml:space="preserve"> NOTEREF _Ref491332816 \h  \* MERGEFORMAT </w:instrText>
            </w:r>
            <w:r w:rsidR="00164AA6">
              <w:fldChar w:fldCharType="separate"/>
            </w:r>
            <w:r w:rsidR="008608D6">
              <w:t>1</w:t>
            </w:r>
            <w:r w:rsidR="00164AA6"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1B4EF0D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7AABC9D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C12BA83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058A0783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173C863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E7AA0E1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17AAEB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A8E115A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668208D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F67741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549A8B8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45DA65D9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524BF8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59A76ED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31D132DF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1996782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40D60FF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DD4FEC0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4F668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F3E01F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8DF1284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414B737D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6F306C65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2FBB58D3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6B1F716E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69A5E47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710F7E52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04F662C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2E486F4F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7A6E15E8" w14:textId="77777777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6C4B6AE0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24500E7C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3C065998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BE2EF62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3774615" w14:textId="77777777" w:rsidTr="001500DC">
        <w:trPr>
          <w:trHeight w:val="284"/>
        </w:trPr>
        <w:tc>
          <w:tcPr>
            <w:tcW w:w="6124" w:type="dxa"/>
            <w:gridSpan w:val="9"/>
            <w:shd w:val="clear" w:color="auto" w:fill="auto"/>
            <w:noWrap/>
            <w:tcMar>
              <w:left w:w="28" w:type="dxa"/>
            </w:tcMar>
          </w:tcPr>
          <w:p w14:paraId="5AA7F1A3" w14:textId="77777777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DD6C0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A546A19" w14:textId="77777777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5DBE0D10" w14:textId="77777777" w:rsidTr="0089492C">
        <w:trPr>
          <w:trHeight w:val="284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61C856FD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5117221D" w14:textId="77777777" w:rsidTr="00DC7388">
        <w:trPr>
          <w:trHeight w:hRule="exact" w:val="170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5F0800E4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36D04B10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7F8492F7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1C07052B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545E0AC7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75280A0D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6FDC6553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D43ED20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1C1679F4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25514867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3A536B30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31612EB1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21ECB28D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108AA178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7B7EB2F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78491BAE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5CE61F65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5C61F0C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2CA1F94F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E4C16AC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34F3B6A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11A6FD32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074A427E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80E951B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427B17BB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680A9B6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6E5A248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728F7B12" w14:textId="77777777" w:rsidR="00C06D23" w:rsidRPr="00C06D23" w:rsidRDefault="00236B90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C06D23" w:rsidRPr="00E92DDD">
              <w:instrText xml:space="preserve"> FORMCHECKBOX </w:instrText>
            </w:r>
            <w:r w:rsidR="004F6684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0571565B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5FB3F024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9F9918A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6515F61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2AC4FD0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622AF770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256368FE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71BFA1ED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0CBEDCA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510766A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39B721D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6D757F73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A75277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1138A73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5B35B35" w14:textId="77777777" w:rsidR="00F44312" w:rsidRPr="009E0802" w:rsidRDefault="00F44312" w:rsidP="00F44312"/>
        </w:tc>
      </w:tr>
      <w:tr w:rsidR="00F44312" w:rsidRPr="009E0802" w14:paraId="2A6CE90F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12357FF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3F39201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0234E4F8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2409ED6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441A600B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2E370D8" w14:textId="77777777" w:rsidR="00F44312" w:rsidRPr="009E0802" w:rsidRDefault="00F44312" w:rsidP="00F44312"/>
        </w:tc>
      </w:tr>
      <w:tr w:rsidR="00F44312" w:rsidRPr="009E0802" w14:paraId="2DAC5E1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F35AF14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98A68CF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0DE39F2D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05E29E2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779A734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1106981" w14:textId="77777777" w:rsidR="00F44312" w:rsidRPr="009E0802" w:rsidRDefault="00F44312" w:rsidP="00F44312"/>
        </w:tc>
      </w:tr>
      <w:tr w:rsidR="00F44312" w:rsidRPr="00410951" w14:paraId="13BB0A4E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48A3801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375A801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366A7B7C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098700F2" w14:textId="77777777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B3BF6A5" w14:textId="77777777" w:rsidR="00CE6B64" w:rsidRPr="001C60F2" w:rsidRDefault="00236B90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6B64" w:rsidRPr="001C60F2">
              <w:instrText xml:space="preserve"> FORMCHECKBOX </w:instrText>
            </w:r>
            <w:r w:rsidR="004F6684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71CA4B" w14:textId="77777777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5386CF84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2E100E87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390A19A6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5E969360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75D3EF77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484B409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1A0C07C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F05437E" w14:textId="77777777" w:rsidR="00F44312" w:rsidRPr="0027784E" w:rsidRDefault="00236B90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4F6684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27FB0893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60A676E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1FBA5CB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E14457F" w14:textId="77777777" w:rsidR="00F44312" w:rsidRPr="00E92DDD" w:rsidRDefault="00236B90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4F6684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2ABAF06E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4592A397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6D2BD4E1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59AA868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352D3131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393B5B60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13BBEF7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1C4EA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A75AD4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2F84C665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6293061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BDEEC8B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22256671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0FD7BDA4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2E57429D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D5D34BD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BBCF9B9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5BC4F77C" w14:textId="77777777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8D75C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4A3507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8528705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4112C7F2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12DEDD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ECAF49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540D4262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1BB892A7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7899AE9F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AE32568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71EADF8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7F04DCDB" w14:textId="77777777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09BA797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ACD0DB6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6793D402" w14:textId="7777777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2D394936" w14:textId="7777777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07FB7B5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D23300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179BDFB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5B87BFF" w14:textId="77777777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710CD811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79FF94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214EAFDA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62BD04ED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0872E3EC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3A9E96D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14CA05F4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8608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993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7F10E" w14:textId="77777777" w:rsidR="000746FE" w:rsidRDefault="000746FE">
      <w:r>
        <w:separator/>
      </w:r>
    </w:p>
    <w:p w14:paraId="2C575A03" w14:textId="77777777" w:rsidR="000746FE" w:rsidRDefault="000746FE"/>
    <w:p w14:paraId="2E24FA36" w14:textId="77777777" w:rsidR="000746FE" w:rsidRDefault="000746FE"/>
  </w:endnote>
  <w:endnote w:type="continuationSeparator" w:id="0">
    <w:p w14:paraId="17545CA2" w14:textId="77777777" w:rsidR="000746FE" w:rsidRDefault="000746FE">
      <w:r>
        <w:continuationSeparator/>
      </w:r>
    </w:p>
    <w:p w14:paraId="1A72697A" w14:textId="77777777" w:rsidR="000746FE" w:rsidRDefault="000746FE"/>
    <w:p w14:paraId="324530C2" w14:textId="77777777" w:rsidR="000746FE" w:rsidRDefault="000746FE"/>
  </w:endnote>
  <w:endnote w:type="continuationNotice" w:id="1">
    <w:p w14:paraId="0C1C03C3" w14:textId="77777777" w:rsidR="000746FE" w:rsidRDefault="00074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D54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463E14" w:rsidRPr="00D6072E" w14:paraId="326382D8" w14:textId="77777777" w:rsidTr="00463E14">
      <w:trPr>
        <w:cantSplit/>
        <w:trHeight w:hRule="exact" w:val="397"/>
      </w:trPr>
      <w:tc>
        <w:tcPr>
          <w:tcW w:w="1440" w:type="dxa"/>
          <w:vAlign w:val="center"/>
        </w:tcPr>
        <w:p w14:paraId="7A4E8C26" w14:textId="77777777" w:rsidR="00463E14" w:rsidRPr="00D6072E" w:rsidRDefault="00463E14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fldSimple w:instr="NUMPAGES  \* Arabic  \* MERGEFORMAT">
            <w:r w:rsidRPr="00463E14">
              <w:rPr>
                <w:rFonts w:cs="Arial"/>
                <w:b/>
                <w:noProof/>
                <w:sz w:val="16"/>
                <w:szCs w:val="16"/>
              </w:rPr>
              <w:t>3</w:t>
            </w:r>
          </w:fldSimple>
        </w:p>
      </w:tc>
    </w:tr>
  </w:tbl>
  <w:p w14:paraId="2E9F67D2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8A28A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349BE" w14:textId="77777777" w:rsidR="000746FE" w:rsidRDefault="000746FE" w:rsidP="00026D23">
      <w:r>
        <w:separator/>
      </w:r>
    </w:p>
  </w:footnote>
  <w:footnote w:type="continuationSeparator" w:id="0">
    <w:p w14:paraId="40D693A4" w14:textId="77777777" w:rsidR="000746FE" w:rsidRDefault="000746FE">
      <w:r>
        <w:continuationSeparator/>
      </w:r>
    </w:p>
    <w:p w14:paraId="02EAD2EC" w14:textId="77777777" w:rsidR="000746FE" w:rsidRDefault="000746FE"/>
    <w:p w14:paraId="05AA6122" w14:textId="77777777" w:rsidR="000746FE" w:rsidRDefault="000746FE"/>
  </w:footnote>
  <w:footnote w:type="continuationNotice" w:id="1">
    <w:p w14:paraId="30F1CCA1" w14:textId="77777777" w:rsidR="000746FE" w:rsidRDefault="000746FE"/>
  </w:footnote>
  <w:footnote w:id="2">
    <w:p w14:paraId="117EC78C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47B9F49D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43EA121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05C3C04A" w14:textId="77777777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95AD8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DD11" w14:textId="77777777" w:rsidR="00E76F2B" w:rsidRDefault="00E76F2B">
    <w:pPr>
      <w:pStyle w:val="Kopfzeile"/>
    </w:pPr>
    <w:r>
      <w:t>213</w:t>
    </w:r>
  </w:p>
  <w:p w14:paraId="54C5B2E9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B73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1971307">
    <w:abstractNumId w:val="1"/>
  </w:num>
  <w:num w:numId="2" w16cid:durableId="479226343">
    <w:abstractNumId w:val="7"/>
  </w:num>
  <w:num w:numId="3" w16cid:durableId="83258934">
    <w:abstractNumId w:val="9"/>
  </w:num>
  <w:num w:numId="4" w16cid:durableId="896552973">
    <w:abstractNumId w:val="23"/>
  </w:num>
  <w:num w:numId="5" w16cid:durableId="1787189204">
    <w:abstractNumId w:val="11"/>
  </w:num>
  <w:num w:numId="6" w16cid:durableId="652175656">
    <w:abstractNumId w:val="3"/>
  </w:num>
  <w:num w:numId="7" w16cid:durableId="1249071651">
    <w:abstractNumId w:val="14"/>
  </w:num>
  <w:num w:numId="8" w16cid:durableId="2063862060">
    <w:abstractNumId w:val="10"/>
  </w:num>
  <w:num w:numId="9" w16cid:durableId="1011949827">
    <w:abstractNumId w:val="22"/>
  </w:num>
  <w:num w:numId="10" w16cid:durableId="1267301955">
    <w:abstractNumId w:val="6"/>
  </w:num>
  <w:num w:numId="11" w16cid:durableId="1433548402">
    <w:abstractNumId w:val="13"/>
  </w:num>
  <w:num w:numId="12" w16cid:durableId="115299550">
    <w:abstractNumId w:val="13"/>
  </w:num>
  <w:num w:numId="13" w16cid:durableId="795026845">
    <w:abstractNumId w:val="13"/>
  </w:num>
  <w:num w:numId="14" w16cid:durableId="450977335">
    <w:abstractNumId w:val="13"/>
  </w:num>
  <w:num w:numId="15" w16cid:durableId="138155900">
    <w:abstractNumId w:val="13"/>
  </w:num>
  <w:num w:numId="16" w16cid:durableId="1238712620">
    <w:abstractNumId w:val="2"/>
  </w:num>
  <w:num w:numId="17" w16cid:durableId="407770441">
    <w:abstractNumId w:val="2"/>
  </w:num>
  <w:num w:numId="18" w16cid:durableId="1523862512">
    <w:abstractNumId w:val="18"/>
  </w:num>
  <w:num w:numId="19" w16cid:durableId="2052923889">
    <w:abstractNumId w:val="15"/>
  </w:num>
  <w:num w:numId="20" w16cid:durableId="103158053">
    <w:abstractNumId w:val="12"/>
  </w:num>
  <w:num w:numId="21" w16cid:durableId="130053760">
    <w:abstractNumId w:val="8"/>
  </w:num>
  <w:num w:numId="22" w16cid:durableId="1713731933">
    <w:abstractNumId w:val="0"/>
  </w:num>
  <w:num w:numId="23" w16cid:durableId="817037598">
    <w:abstractNumId w:val="17"/>
  </w:num>
  <w:num w:numId="24" w16cid:durableId="278953779">
    <w:abstractNumId w:val="20"/>
  </w:num>
  <w:num w:numId="25" w16cid:durableId="484055568">
    <w:abstractNumId w:val="21"/>
  </w:num>
  <w:num w:numId="26" w16cid:durableId="1411318610">
    <w:abstractNumId w:val="4"/>
  </w:num>
  <w:num w:numId="27" w16cid:durableId="471560044">
    <w:abstractNumId w:val="16"/>
  </w:num>
  <w:num w:numId="28" w16cid:durableId="1771463050">
    <w:abstractNumId w:val="19"/>
  </w:num>
  <w:num w:numId="29" w16cid:durableId="564489505">
    <w:abstractNumId w:val="2"/>
  </w:num>
  <w:num w:numId="30" w16cid:durableId="381750695">
    <w:abstractNumId w:val="2"/>
  </w:num>
  <w:num w:numId="31" w16cid:durableId="1096944374">
    <w:abstractNumId w:val="2"/>
  </w:num>
  <w:num w:numId="32" w16cid:durableId="547037912">
    <w:abstractNumId w:val="2"/>
  </w:num>
  <w:num w:numId="33" w16cid:durableId="14784937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415F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E4BB1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4AA6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07955"/>
    <w:rsid w:val="00231273"/>
    <w:rsid w:val="00232128"/>
    <w:rsid w:val="00233A2F"/>
    <w:rsid w:val="00236B90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4229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3E14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684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600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A27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A22ED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44B0B"/>
    <w:rsid w:val="00853F45"/>
    <w:rsid w:val="008608D6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0690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2863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7C4B"/>
    <w:rsid w:val="00C45CD7"/>
    <w:rsid w:val="00C50224"/>
    <w:rsid w:val="00C647C8"/>
    <w:rsid w:val="00C764C5"/>
    <w:rsid w:val="00C81A77"/>
    <w:rsid w:val="00C95DF2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EF6DE7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4EC7A84"/>
  <w15:docId w15:val="{755F08D5-C250-4CF0-B5E5-B4E823CC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52EB7-D1C1-4112-AE99-4E691536A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753</Words>
  <Characters>4747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Eva Koers</cp:lastModifiedBy>
  <cp:revision>8</cp:revision>
  <cp:lastPrinted>2026-05-11T11:15:00Z</cp:lastPrinted>
  <dcterms:created xsi:type="dcterms:W3CDTF">2021-03-17T14:28:00Z</dcterms:created>
  <dcterms:modified xsi:type="dcterms:W3CDTF">2026-05-11T12:10:00Z</dcterms:modified>
</cp:coreProperties>
</file>